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B3" w:rsidRPr="00D418EE" w:rsidRDefault="008526B3" w:rsidP="0040583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>.……………………….......</w:t>
      </w:r>
    </w:p>
    <w:p w:rsidR="008526B3" w:rsidRPr="00D418EE" w:rsidRDefault="008526B3" w:rsidP="00405830">
      <w:pPr>
        <w:spacing w:after="0" w:line="240" w:lineRule="auto"/>
        <w:ind w:left="6372" w:firstLine="708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 xml:space="preserve">            </w:t>
      </w:r>
      <w:r>
        <w:rPr>
          <w:rFonts w:ascii="Times New Roman" w:hAnsi="Times New Roman"/>
          <w:sz w:val="18"/>
          <w:szCs w:val="18"/>
        </w:rPr>
        <w:t xml:space="preserve">    </w:t>
      </w:r>
      <w:r w:rsidRPr="00D418EE">
        <w:rPr>
          <w:rFonts w:ascii="Times New Roman" w:hAnsi="Times New Roman"/>
          <w:sz w:val="18"/>
          <w:szCs w:val="18"/>
        </w:rPr>
        <w:t xml:space="preserve"> (Data)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>…………………………………………….</w:t>
      </w:r>
    </w:p>
    <w:p w:rsidR="008526B3" w:rsidRPr="00D418EE" w:rsidRDefault="008526B3" w:rsidP="00405830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 xml:space="preserve">      (Imię i nazwisko)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>…………………………………………….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 xml:space="preserve">         (Adres zamieszkania/Siedziba)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>………………………………………….....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 xml:space="preserve">          (Miejsce położenia i nr działki)</w:t>
      </w: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26B3" w:rsidRPr="00D418EE" w:rsidRDefault="008526B3" w:rsidP="0040583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>…………………………………………….</w:t>
      </w:r>
    </w:p>
    <w:p w:rsidR="008526B3" w:rsidRPr="00D418EE" w:rsidRDefault="008526B3" w:rsidP="00DD435E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D418EE">
        <w:rPr>
          <w:rFonts w:ascii="Times New Roman" w:hAnsi="Times New Roman"/>
          <w:sz w:val="18"/>
          <w:szCs w:val="18"/>
        </w:rPr>
        <w:t xml:space="preserve">                        (Nr telefonu)</w:t>
      </w:r>
    </w:p>
    <w:p w:rsidR="008526B3" w:rsidRDefault="008526B3" w:rsidP="00DD435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26B3" w:rsidRDefault="008526B3" w:rsidP="00DD435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Forma własności*):</w:t>
      </w:r>
    </w:p>
    <w:p w:rsidR="008526B3" w:rsidRPr="00D418EE" w:rsidRDefault="008526B3" w:rsidP="00D418E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418EE">
        <w:rPr>
          <w:rFonts w:ascii="Times New Roman" w:hAnsi="Times New Roman"/>
          <w:sz w:val="20"/>
          <w:szCs w:val="20"/>
        </w:rPr>
        <w:t>Właściciel</w:t>
      </w: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sym w:font="Symbol" w:char="F0F0"/>
      </w:r>
      <w:r w:rsidRPr="00D418EE">
        <w:rPr>
          <w:rFonts w:ascii="Times New Roman" w:hAnsi="Times New Roman"/>
          <w:sz w:val="20"/>
          <w:szCs w:val="20"/>
        </w:rPr>
        <w:t xml:space="preserve"> Współwłaściciel</w:t>
      </w:r>
    </w:p>
    <w:p w:rsidR="008526B3" w:rsidRPr="00D418EE" w:rsidRDefault="008526B3" w:rsidP="00D418EE">
      <w:pPr>
        <w:pStyle w:val="ListParagraph"/>
        <w:spacing w:after="0" w:line="240" w:lineRule="auto"/>
        <w:ind w:left="426"/>
        <w:rPr>
          <w:rFonts w:ascii="Times New Roman" w:hAnsi="Times New Roman"/>
          <w:sz w:val="20"/>
          <w:szCs w:val="20"/>
        </w:rPr>
      </w:pPr>
    </w:p>
    <w:p w:rsidR="008526B3" w:rsidRDefault="008526B3" w:rsidP="00405830">
      <w:pPr>
        <w:tabs>
          <w:tab w:val="left" w:pos="5670"/>
        </w:tabs>
        <w:spacing w:after="0" w:line="240" w:lineRule="auto"/>
        <w:ind w:left="3540" w:firstLine="708"/>
        <w:jc w:val="center"/>
        <w:rPr>
          <w:rFonts w:ascii="Times New Roman" w:hAnsi="Times New Roman"/>
          <w:sz w:val="24"/>
          <w:szCs w:val="24"/>
        </w:rPr>
      </w:pPr>
      <w:r w:rsidRPr="00405830">
        <w:rPr>
          <w:rFonts w:ascii="Times New Roman" w:hAnsi="Times New Roman"/>
          <w:sz w:val="24"/>
          <w:szCs w:val="24"/>
        </w:rPr>
        <w:t>Burmistrz Halinowa</w:t>
      </w:r>
    </w:p>
    <w:p w:rsidR="008526B3" w:rsidRDefault="008526B3" w:rsidP="00405830">
      <w:pPr>
        <w:tabs>
          <w:tab w:val="left" w:pos="56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6B3" w:rsidRDefault="008526B3" w:rsidP="00405830">
      <w:pPr>
        <w:tabs>
          <w:tab w:val="left" w:pos="56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6B3" w:rsidRDefault="008526B3" w:rsidP="00044F60">
      <w:pPr>
        <w:tabs>
          <w:tab w:val="left" w:pos="567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01D82">
        <w:rPr>
          <w:rFonts w:ascii="Times New Roman" w:hAnsi="Times New Roman"/>
          <w:sz w:val="24"/>
          <w:szCs w:val="24"/>
        </w:rPr>
        <w:t>Zgodnie z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art. 67a Ordynacji podatkowej (</w:t>
      </w:r>
      <w:r w:rsidRPr="00801D82">
        <w:rPr>
          <w:rFonts w:ascii="Times New Roman" w:hAnsi="Times New Roman"/>
          <w:sz w:val="24"/>
          <w:szCs w:val="24"/>
        </w:rPr>
        <w:t xml:space="preserve">tj. </w:t>
      </w:r>
      <w:r w:rsidRPr="00801D82">
        <w:rPr>
          <w:rStyle w:val="h11"/>
          <w:rFonts w:ascii="Times New Roman" w:hAnsi="Times New Roman"/>
          <w:b w:val="0"/>
          <w:color w:val="000000"/>
          <w:sz w:val="24"/>
          <w:szCs w:val="24"/>
        </w:rPr>
        <w:t>Dz.</w:t>
      </w:r>
      <w:r>
        <w:rPr>
          <w:rStyle w:val="h11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01D82">
        <w:rPr>
          <w:rStyle w:val="h11"/>
          <w:rFonts w:ascii="Times New Roman" w:hAnsi="Times New Roman"/>
          <w:b w:val="0"/>
          <w:color w:val="000000"/>
          <w:sz w:val="24"/>
          <w:szCs w:val="24"/>
        </w:rPr>
        <w:t xml:space="preserve">U. </w:t>
      </w:r>
      <w:r>
        <w:rPr>
          <w:rStyle w:val="h11"/>
          <w:rFonts w:ascii="Times New Roman" w:hAnsi="Times New Roman"/>
          <w:b w:val="0"/>
          <w:color w:val="000000"/>
          <w:sz w:val="24"/>
          <w:szCs w:val="24"/>
        </w:rPr>
        <w:t>z 2015, poz. 613</w:t>
      </w:r>
      <w:r w:rsidRPr="00801D8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proszę o przyznanie mi ulgi polegającej na:</w:t>
      </w:r>
    </w:p>
    <w:p w:rsidR="008526B3" w:rsidRDefault="008526B3" w:rsidP="00044F60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odroczeniu terminu płatności podatku/zaległości podatkowej*)</w:t>
      </w:r>
    </w:p>
    <w:p w:rsidR="008526B3" w:rsidRDefault="008526B3" w:rsidP="00044F60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rozłożeniu na raty podatku/zaległości podatkowej*) – podać ilość rat …………………</w:t>
      </w:r>
    </w:p>
    <w:p w:rsidR="008526B3" w:rsidRDefault="008526B3" w:rsidP="00044F60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hanging="4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umorzeniu całości zaległości podatkowej*)</w:t>
      </w:r>
    </w:p>
    <w:p w:rsidR="008526B3" w:rsidRDefault="008526B3" w:rsidP="00044F60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hanging="4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umorzeniu części zaległości podatkowej*)</w:t>
      </w:r>
    </w:p>
    <w:p w:rsidR="008526B3" w:rsidRPr="00E617DE" w:rsidRDefault="008526B3" w:rsidP="00044F60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hanging="4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umorzeniu odsetek za zwłokę*)</w:t>
      </w:r>
    </w:p>
    <w:p w:rsidR="008526B3" w:rsidRDefault="008526B3" w:rsidP="00E617DE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podatku ………………………………………………………………………………………. w kwocie …………………………….……… zł.</w:t>
      </w:r>
    </w:p>
    <w:p w:rsidR="008526B3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Wniosek swój uzasadniam tym, że:</w:t>
      </w:r>
    </w:p>
    <w:p w:rsidR="008526B3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Pr="00F9744F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8526B3" w:rsidRDefault="008526B3" w:rsidP="00F9744F">
      <w:pPr>
        <w:tabs>
          <w:tab w:val="left" w:pos="5670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26B3" w:rsidRDefault="008526B3" w:rsidP="00D5518B">
      <w:pPr>
        <w:tabs>
          <w:tab w:val="left" w:pos="56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…………………………………………..</w:t>
      </w:r>
    </w:p>
    <w:p w:rsidR="008526B3" w:rsidRPr="00DD435E" w:rsidRDefault="008526B3" w:rsidP="00DD435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617D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E617DE">
        <w:rPr>
          <w:rFonts w:ascii="Times New Roman" w:hAnsi="Times New Roman"/>
          <w:sz w:val="20"/>
          <w:szCs w:val="20"/>
        </w:rPr>
        <w:t xml:space="preserve"> (Podpis Wnioskodawcy)</w:t>
      </w:r>
    </w:p>
    <w:p w:rsidR="008526B3" w:rsidRDefault="008526B3" w:rsidP="00DD435E">
      <w:pPr>
        <w:tabs>
          <w:tab w:val="left" w:pos="56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tbl>
      <w:tblPr>
        <w:tblW w:w="0" w:type="auto"/>
        <w:tblInd w:w="39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04"/>
      </w:tblGrid>
      <w:tr w:rsidR="008526B3" w:rsidRPr="00AB67B1" w:rsidTr="00D5518B">
        <w:trPr>
          <w:trHeight w:val="100"/>
        </w:trPr>
        <w:tc>
          <w:tcPr>
            <w:tcW w:w="3804" w:type="dxa"/>
            <w:tcBorders>
              <w:top w:val="single" w:sz="4" w:space="0" w:color="auto"/>
            </w:tcBorders>
          </w:tcPr>
          <w:p w:rsidR="008526B3" w:rsidRPr="00AB67B1" w:rsidRDefault="008526B3" w:rsidP="00D5518B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67B1">
              <w:rPr>
                <w:rFonts w:ascii="Times New Roman" w:hAnsi="Times New Roman"/>
                <w:sz w:val="20"/>
                <w:szCs w:val="20"/>
              </w:rPr>
              <w:t>*) – właściwe zaznaczyć</w:t>
            </w:r>
          </w:p>
        </w:tc>
      </w:tr>
    </w:tbl>
    <w:p w:rsidR="008526B3" w:rsidRPr="009C1A2A" w:rsidRDefault="008526B3" w:rsidP="00D5518B">
      <w:pPr>
        <w:tabs>
          <w:tab w:val="left" w:pos="56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526B3" w:rsidRPr="009C1A2A" w:rsidSect="009C1A2A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6D3F"/>
    <w:multiLevelType w:val="hybridMultilevel"/>
    <w:tmpl w:val="CE46D736"/>
    <w:lvl w:ilvl="0" w:tplc="F11C52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922C5E"/>
    <w:multiLevelType w:val="hybridMultilevel"/>
    <w:tmpl w:val="E0F226E2"/>
    <w:lvl w:ilvl="0" w:tplc="F11C523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430990"/>
    <w:multiLevelType w:val="hybridMultilevel"/>
    <w:tmpl w:val="AFDE610A"/>
    <w:lvl w:ilvl="0" w:tplc="35E636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E76F5"/>
    <w:multiLevelType w:val="hybridMultilevel"/>
    <w:tmpl w:val="A9083BC0"/>
    <w:lvl w:ilvl="0" w:tplc="F11C52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5162E"/>
    <w:multiLevelType w:val="hybridMultilevel"/>
    <w:tmpl w:val="969094A2"/>
    <w:lvl w:ilvl="0" w:tplc="2116AB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4D58D5"/>
    <w:multiLevelType w:val="hybridMultilevel"/>
    <w:tmpl w:val="725A4520"/>
    <w:lvl w:ilvl="0" w:tplc="F11C52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A7769A"/>
    <w:multiLevelType w:val="hybridMultilevel"/>
    <w:tmpl w:val="69CC29D4"/>
    <w:lvl w:ilvl="0" w:tplc="F11C52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366664"/>
    <w:multiLevelType w:val="hybridMultilevel"/>
    <w:tmpl w:val="A8AE8E8E"/>
    <w:lvl w:ilvl="0" w:tplc="F11C52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830"/>
    <w:rsid w:val="00044F60"/>
    <w:rsid w:val="00094B71"/>
    <w:rsid w:val="000E49FD"/>
    <w:rsid w:val="001E239D"/>
    <w:rsid w:val="00405830"/>
    <w:rsid w:val="007764A4"/>
    <w:rsid w:val="00801D82"/>
    <w:rsid w:val="008526B3"/>
    <w:rsid w:val="008D0F9A"/>
    <w:rsid w:val="00944F7F"/>
    <w:rsid w:val="00982FAB"/>
    <w:rsid w:val="009C1A2A"/>
    <w:rsid w:val="009C422C"/>
    <w:rsid w:val="00AB67B1"/>
    <w:rsid w:val="00D418EE"/>
    <w:rsid w:val="00D5518B"/>
    <w:rsid w:val="00D75457"/>
    <w:rsid w:val="00DD435E"/>
    <w:rsid w:val="00DD6ADB"/>
    <w:rsid w:val="00E43590"/>
    <w:rsid w:val="00E617DE"/>
    <w:rsid w:val="00EF599B"/>
    <w:rsid w:val="00F9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8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9744F"/>
    <w:pPr>
      <w:ind w:left="720"/>
      <w:contextualSpacing/>
    </w:pPr>
  </w:style>
  <w:style w:type="character" w:customStyle="1" w:styleId="h11">
    <w:name w:val="h11"/>
    <w:basedOn w:val="DefaultParagraphFont"/>
    <w:uiPriority w:val="99"/>
    <w:rsid w:val="00801D82"/>
    <w:rPr>
      <w:rFonts w:ascii="Verdana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1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1A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8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1</Pages>
  <Words>221</Words>
  <Characters>1331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k.kwiecien</cp:lastModifiedBy>
  <cp:revision>7</cp:revision>
  <cp:lastPrinted>2015-04-16T13:33:00Z</cp:lastPrinted>
  <dcterms:created xsi:type="dcterms:W3CDTF">2015-04-16T10:48:00Z</dcterms:created>
  <dcterms:modified xsi:type="dcterms:W3CDTF">2015-07-23T07:38:00Z</dcterms:modified>
</cp:coreProperties>
</file>